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63" w:rsidRPr="004606FD" w:rsidRDefault="00D85063" w:rsidP="00445AD4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_GoBack"/>
      <w:bookmarkEnd w:id="0"/>
    </w:p>
    <w:p w:rsidR="00D85063" w:rsidRPr="0056746E" w:rsidRDefault="00D85063" w:rsidP="001B01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Должностной регламент </w:t>
      </w:r>
    </w:p>
    <w:p w:rsidR="00D85063" w:rsidRPr="0056746E" w:rsidRDefault="00D85063" w:rsidP="001B01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старшего специалиста 3 разряда</w:t>
      </w:r>
    </w:p>
    <w:p w:rsidR="00D85063" w:rsidRPr="0056746E" w:rsidRDefault="00D85063" w:rsidP="001B01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отдела урегулирования задолженности и обеспечения процедур банкротства</w:t>
      </w:r>
    </w:p>
    <w:p w:rsidR="00D85063" w:rsidRPr="0056746E" w:rsidRDefault="00D85063" w:rsidP="001B01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ИФНС № 30 по Республике Башкортостан</w:t>
      </w: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D85063" w:rsidRPr="0056746E" w:rsidRDefault="00D8506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" w:name="sub_1100"/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1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1"/>
      <w:r w:rsidRPr="0056746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специалиста 3 разряда отдела урегулирования задолженности и обеспечения процедур банкротства Межрайонной ИФНС № 30 по Республике Башкортостан (далее – старший  специалист 3 разряда) относится к старшей группе должностей гражданской службы категории «обеспечивающие специалисты».</w:t>
      </w:r>
    </w:p>
    <w:bookmarkEnd w:id="2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11-4-4-090.</w:t>
      </w:r>
    </w:p>
    <w:p w:rsidR="00D85063" w:rsidRPr="0056746E" w:rsidRDefault="00D85063" w:rsidP="00C7520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3" w:name="sub_1002"/>
      <w:r w:rsidRPr="0056746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специалиста 3 разряда: </w:t>
      </w:r>
    </w:p>
    <w:p w:rsidR="00D85063" w:rsidRPr="0056746E" w:rsidRDefault="00D85063" w:rsidP="00E572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3"/>
      <w:bookmarkStart w:id="5" w:name="sub_1004"/>
      <w:bookmarkEnd w:id="3"/>
      <w:r w:rsidRPr="0056746E">
        <w:rPr>
          <w:rFonts w:ascii="Times New Roman" w:hAnsi="Times New Roman" w:cs="Times New Roman"/>
          <w:sz w:val="24"/>
          <w:szCs w:val="24"/>
        </w:rPr>
        <w:t>- регулирование финансовой деятельности и финансовых рынков;</w:t>
      </w:r>
    </w:p>
    <w:p w:rsidR="00D85063" w:rsidRPr="0056746E" w:rsidRDefault="00D85063" w:rsidP="00E572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 регулирование налоговой деятельности</w:t>
      </w:r>
      <w:r w:rsidRPr="0056746E">
        <w:rPr>
          <w:rStyle w:val="FootnoteTextChar"/>
          <w:rFonts w:ascii="Times New Roman" w:hAnsi="Times New Roman" w:cs="Times New Roman"/>
          <w:sz w:val="24"/>
          <w:szCs w:val="24"/>
        </w:rPr>
        <w:t>.</w:t>
      </w:r>
    </w:p>
    <w:p w:rsidR="00D85063" w:rsidRPr="0056746E" w:rsidRDefault="00D85063" w:rsidP="00E572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специалиста 3 разряда: </w:t>
      </w:r>
    </w:p>
    <w:p w:rsidR="00D85063" w:rsidRPr="0056746E" w:rsidRDefault="00D85063" w:rsidP="00E57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 регулирование банковской деятельности;</w:t>
      </w:r>
    </w:p>
    <w:p w:rsidR="00D85063" w:rsidRPr="0056746E" w:rsidRDefault="00D85063" w:rsidP="00E57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 регулирование в сфере урегулирования задолженности;</w:t>
      </w:r>
    </w:p>
    <w:p w:rsidR="00D85063" w:rsidRPr="0056746E" w:rsidRDefault="00D85063" w:rsidP="00E57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 администрирование вопросов правильности исчисления, полноты и своевременности уплаты налогов и сборов.</w:t>
      </w:r>
      <w:bookmarkEnd w:id="4"/>
    </w:p>
    <w:p w:rsidR="00D85063" w:rsidRPr="0056746E" w:rsidRDefault="00D85063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специалиста 3 разряда осуществляется </w:t>
      </w:r>
      <w:bookmarkStart w:id="6" w:name="sub_1005"/>
      <w:bookmarkEnd w:id="5"/>
      <w:r w:rsidRPr="0056746E">
        <w:rPr>
          <w:rFonts w:ascii="Times New Roman" w:hAnsi="Times New Roman" w:cs="Times New Roman"/>
          <w:sz w:val="24"/>
          <w:szCs w:val="24"/>
        </w:rPr>
        <w:t>начальником Межрайонной ИФНС России № 30 по Республике Башкортостан;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5. Старший  специалист 3 разряда непосредственно подчиняется начальнику отдела урегулирования задолженности </w:t>
      </w:r>
      <w:bookmarkEnd w:id="6"/>
      <w:r w:rsidRPr="0056746E">
        <w:rPr>
          <w:rFonts w:ascii="Times New Roman" w:hAnsi="Times New Roman" w:cs="Times New Roman"/>
          <w:sz w:val="24"/>
          <w:szCs w:val="24"/>
        </w:rPr>
        <w:t>Межрайонной ИФНС России № 30 по Республике Башкортостан.</w:t>
      </w:r>
    </w:p>
    <w:p w:rsidR="00D85063" w:rsidRPr="0056746E" w:rsidRDefault="00D8506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sub_1200"/>
    </w:p>
    <w:p w:rsidR="00D85063" w:rsidRPr="0056746E" w:rsidRDefault="00D8506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7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06"/>
      <w:r w:rsidRPr="0056746E">
        <w:rPr>
          <w:rFonts w:ascii="Times New Roman" w:hAnsi="Times New Roman" w:cs="Times New Roman"/>
          <w:sz w:val="24"/>
          <w:szCs w:val="24"/>
        </w:rPr>
        <w:t>6. Для замещения должности старшего специалиста 3 разряда устанавливаются следующие требования.</w:t>
      </w:r>
    </w:p>
    <w:p w:rsidR="00D85063" w:rsidRPr="0056746E" w:rsidRDefault="00D85063" w:rsidP="00445A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9" w:name="sub_1061"/>
      <w:bookmarkEnd w:id="8"/>
      <w:r w:rsidRPr="0056746E">
        <w:rPr>
          <w:rFonts w:ascii="Times New Roman" w:hAnsi="Times New Roman" w:cs="Times New Roman"/>
          <w:color w:val="000000"/>
          <w:sz w:val="24"/>
          <w:szCs w:val="24"/>
        </w:rPr>
        <w:t xml:space="preserve">6.1 </w:t>
      </w:r>
      <w:bookmarkStart w:id="10" w:name="sub_1062"/>
      <w:bookmarkEnd w:id="9"/>
      <w:r w:rsidRPr="0056746E">
        <w:rPr>
          <w:rFonts w:ascii="Times New Roman" w:hAnsi="Times New Roman" w:cs="Times New Roman"/>
          <w:color w:val="000000"/>
          <w:sz w:val="24"/>
          <w:szCs w:val="24"/>
        </w:rPr>
        <w:t>Наличие профессионального образования. Без предъявления требований к стажу гражданской службы или работы по специальности, направлению подготовки.</w:t>
      </w:r>
    </w:p>
    <w:p w:rsidR="00D85063" w:rsidRPr="0056746E" w:rsidRDefault="00D85063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3"/>
      <w:bookmarkEnd w:id="10"/>
      <w:r w:rsidRPr="0056746E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D85063" w:rsidRPr="0056746E" w:rsidRDefault="00D85063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64"/>
      <w:r w:rsidRPr="0056746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85063" w:rsidRPr="0056746E" w:rsidRDefault="00D85063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6.3.1 В сфере законодательства Российской Федерации:</w:t>
      </w:r>
    </w:p>
    <w:p w:rsidR="00D85063" w:rsidRPr="0056746E" w:rsidRDefault="00D85063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D85063" w:rsidRPr="0056746E" w:rsidRDefault="00D85063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bookmarkEnd w:id="12"/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25.12.2008 N ММ-3-1/683@ «О создании информационного ресурса результатов работы по зачетам и возвратам»;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85063" w:rsidRPr="0056746E" w:rsidRDefault="00D85063" w:rsidP="00AC7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</w:p>
    <w:p w:rsidR="00D85063" w:rsidRPr="0056746E" w:rsidRDefault="00D85063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D85063" w:rsidRPr="0056746E" w:rsidRDefault="00D85063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Старший 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5063" w:rsidRPr="0056746E" w:rsidRDefault="00D85063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6.3.2 </w:t>
      </w:r>
      <w:bookmarkStart w:id="13" w:name="sub_1065"/>
      <w:r w:rsidRPr="0056746E">
        <w:rPr>
          <w:rFonts w:ascii="Times New Roman" w:hAnsi="Times New Roman" w:cs="Times New Roman"/>
          <w:sz w:val="24"/>
          <w:szCs w:val="24"/>
        </w:rPr>
        <w:t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взыскания.</w:t>
      </w:r>
    </w:p>
    <w:p w:rsidR="00D85063" w:rsidRPr="0056746E" w:rsidRDefault="00D85063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</w:p>
    <w:p w:rsidR="00D85063" w:rsidRPr="0056746E" w:rsidRDefault="00D85063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66"/>
      <w:bookmarkEnd w:id="13"/>
      <w:r w:rsidRPr="0056746E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D85063" w:rsidRPr="0056746E" w:rsidRDefault="00D85063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D85063" w:rsidRPr="0056746E" w:rsidRDefault="00D85063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D85063" w:rsidRPr="0056746E" w:rsidRDefault="00D85063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D85063" w:rsidRPr="0056746E" w:rsidRDefault="00D85063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</w:t>
      </w:r>
    </w:p>
    <w:p w:rsidR="00D85063" w:rsidRPr="0056746E" w:rsidRDefault="00D85063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D85063" w:rsidRPr="0056746E" w:rsidRDefault="00D85063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85063" w:rsidRPr="0056746E" w:rsidRDefault="00D85063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D85063" w:rsidRPr="0056746E" w:rsidRDefault="00D85063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D85063" w:rsidRPr="0056746E" w:rsidRDefault="00D85063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задолженности.</w:t>
      </w:r>
    </w:p>
    <w:bookmarkEnd w:id="14"/>
    <w:p w:rsidR="00D85063" w:rsidRPr="0056746E" w:rsidRDefault="00D85063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85063" w:rsidRPr="0056746E" w:rsidRDefault="00D85063" w:rsidP="00DE4EF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642"/>
      <w:bookmarkEnd w:id="11"/>
      <w:r w:rsidRPr="0056746E">
        <w:rPr>
          <w:rFonts w:ascii="Times New Roman" w:hAnsi="Times New Roman" w:cs="Times New Roman"/>
          <w:sz w:val="24"/>
          <w:szCs w:val="24"/>
        </w:rPr>
        <w:t>6.6. 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</w:t>
      </w:r>
      <w:bookmarkStart w:id="16" w:name="sub_1068"/>
      <w:r w:rsidRPr="0056746E">
        <w:rPr>
          <w:rFonts w:ascii="Times New Roman" w:hAnsi="Times New Roman" w:cs="Times New Roman"/>
          <w:sz w:val="24"/>
          <w:szCs w:val="24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</w:p>
    <w:p w:rsidR="00D85063" w:rsidRPr="0056746E" w:rsidRDefault="00D85063" w:rsidP="00DE4EF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bookmarkEnd w:id="15"/>
      <w:bookmarkEnd w:id="16"/>
      <w:r w:rsidRPr="0056746E">
        <w:rPr>
          <w:rFonts w:ascii="Times New Roman" w:hAnsi="Times New Roman" w:cs="Times New Roman"/>
          <w:sz w:val="24"/>
          <w:szCs w:val="24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Инпекции, порядок работы со служебной информацией, основы делопроизводства.</w:t>
      </w:r>
    </w:p>
    <w:p w:rsidR="00D85063" w:rsidRPr="0056746E" w:rsidRDefault="00D85063" w:rsidP="00DE4EF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7" w:name="sub_1300"/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p w:rsidR="00D85063" w:rsidRPr="0056746E" w:rsidRDefault="00D85063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7"/>
      <w:bookmarkEnd w:id="17"/>
      <w:r w:rsidRPr="0056746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6746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746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6746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6746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D85063" w:rsidRPr="0056746E" w:rsidRDefault="00D85063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08"/>
      <w:bookmarkEnd w:id="18"/>
      <w:r w:rsidRPr="0056746E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урегулирования задолженности, старший  специалист 3 разряда обязан: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8.1. реализовывать в пределах своей компетенции права и обязанности налоговых органов в отношении физических лиц имеющих задолженность по имущественным налогам в соответствии со ст.69, 70, 48 НК РФ;</w:t>
      </w:r>
    </w:p>
    <w:p w:rsidR="00D85063" w:rsidRPr="0056746E" w:rsidRDefault="00D85063" w:rsidP="003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8.2. </w:t>
      </w:r>
      <w:r w:rsidRPr="0056746E">
        <w:rPr>
          <w:rFonts w:ascii="Times New Roman" w:hAnsi="Times New Roman" w:cs="Times New Roman"/>
          <w:sz w:val="24"/>
          <w:szCs w:val="24"/>
          <w:lang/>
        </w:rPr>
        <w:t>контролировать организацию работы по подготовке документов на взыскание в судебном порядке задолженности по  имущественным налогам с налогоплательщика - физического лица;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8.3.</w:t>
      </w:r>
      <w:r w:rsidRPr="0056746E">
        <w:rPr>
          <w:rFonts w:ascii="Times New Roman" w:hAnsi="Times New Roman" w:cs="Times New Roman"/>
          <w:sz w:val="24"/>
          <w:szCs w:val="24"/>
        </w:rPr>
        <w:t xml:space="preserve"> контролировать за своевременностью и полнотой принятия всех мер, принудительного взыскания задолженности в отношении физических лиц;</w:t>
      </w:r>
    </w:p>
    <w:p w:rsidR="00D85063" w:rsidRPr="0056746E" w:rsidRDefault="00D85063" w:rsidP="00080A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8.4. подготавливать документы на взыскание в судебном порядке задолженности по имущественным налогам с налогоплательщика - физического лица;</w:t>
      </w:r>
    </w:p>
    <w:p w:rsidR="00D85063" w:rsidRPr="0056746E" w:rsidRDefault="00D85063" w:rsidP="007A4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8.5. </w:t>
      </w:r>
      <w:r w:rsidRPr="0056746E">
        <w:rPr>
          <w:rFonts w:ascii="Times New Roman" w:hAnsi="Times New Roman" w:cs="Times New Roman"/>
          <w:sz w:val="24"/>
          <w:szCs w:val="24"/>
        </w:rPr>
        <w:t>формировать заявления о выдаче судебного приказа о взыскании за счет имущества;</w:t>
      </w:r>
    </w:p>
    <w:p w:rsidR="00D85063" w:rsidRPr="0056746E" w:rsidRDefault="00D85063" w:rsidP="007A4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8.6. готовить пакет документов для отправки в судебные органы и налогоплательщику;</w:t>
      </w:r>
    </w:p>
    <w:p w:rsidR="00D85063" w:rsidRPr="0056746E" w:rsidRDefault="00D85063" w:rsidP="00376A68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8.7. вводить сведения о судебном акте о взыскании задолженности;</w:t>
      </w:r>
    </w:p>
    <w:p w:rsidR="00D85063" w:rsidRPr="0056746E" w:rsidRDefault="00D85063" w:rsidP="007A4CB0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8.8. формировать заявления о выдаче дубликата судебного акта о взыскании задолженности;</w:t>
      </w:r>
    </w:p>
    <w:p w:rsidR="00D85063" w:rsidRPr="0056746E" w:rsidRDefault="00D85063" w:rsidP="00004202">
      <w:pPr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8.9. обеспечить получение судебных приказов с мировых судов;</w:t>
      </w:r>
    </w:p>
    <w:p w:rsidR="00D85063" w:rsidRPr="0056746E" w:rsidRDefault="00D85063" w:rsidP="00004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8.10. проводить совместные сверки ССП по показателям отчётности, с целью снижения расхождений;</w:t>
      </w:r>
    </w:p>
    <w:p w:rsidR="00D85063" w:rsidRPr="0056746E" w:rsidRDefault="00D85063" w:rsidP="003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8.11. контролировать и проводить работу по направлению исполнительных листов в ССП;</w:t>
      </w:r>
    </w:p>
    <w:p w:rsidR="00D85063" w:rsidRPr="0056746E" w:rsidRDefault="00D85063" w:rsidP="00080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8.12. вводить сведения о судебном акте о взыскании задолженности в программу</w:t>
      </w:r>
    </w:p>
    <w:p w:rsidR="00D85063" w:rsidRPr="0056746E" w:rsidRDefault="00D85063" w:rsidP="00080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«АИС налог-3»;</w:t>
      </w:r>
    </w:p>
    <w:p w:rsidR="00D85063" w:rsidRPr="0056746E" w:rsidRDefault="00D85063" w:rsidP="00080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ab/>
        <w:t>8.13. своевременно выгружать судебные приказы в службу судебных приставов;</w:t>
      </w:r>
    </w:p>
    <w:p w:rsidR="00D85063" w:rsidRPr="0056746E" w:rsidRDefault="00D85063" w:rsidP="00080A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>8.14. направлять судебные приказы на бумажных носителях в службу судебных приставов;</w:t>
      </w:r>
    </w:p>
    <w:p w:rsidR="00D85063" w:rsidRPr="0056746E" w:rsidRDefault="00D85063" w:rsidP="003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8.15. </w:t>
      </w: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осуществлять комплекс мер по </w:t>
      </w:r>
      <w:r w:rsidRPr="0056746E">
        <w:rPr>
          <w:rFonts w:ascii="Times New Roman" w:hAnsi="Times New Roman" w:cs="Times New Roman"/>
          <w:snapToGrid w:val="0"/>
          <w:sz w:val="24"/>
          <w:szCs w:val="24"/>
          <w:lang/>
        </w:rPr>
        <w:t xml:space="preserve">побуждению </w:t>
      </w:r>
      <w:r w:rsidRPr="0056746E">
        <w:rPr>
          <w:rFonts w:ascii="Times New Roman" w:hAnsi="Times New Roman" w:cs="Times New Roman"/>
          <w:sz w:val="24"/>
          <w:szCs w:val="24"/>
          <w:lang/>
        </w:rPr>
        <w:t>физических</w:t>
      </w:r>
      <w:r w:rsidRPr="0056746E">
        <w:rPr>
          <w:rFonts w:ascii="New York" w:hAnsi="New York" w:cs="New York"/>
          <w:sz w:val="24"/>
          <w:szCs w:val="24"/>
          <w:lang/>
        </w:rPr>
        <w:t xml:space="preserve"> </w:t>
      </w:r>
      <w:r w:rsidRPr="0056746E">
        <w:rPr>
          <w:rFonts w:ascii="Times New Roman" w:hAnsi="Times New Roman" w:cs="Times New Roman"/>
          <w:sz w:val="24"/>
          <w:szCs w:val="24"/>
          <w:lang/>
        </w:rPr>
        <w:t>лиц</w:t>
      </w:r>
      <w:r w:rsidRPr="0056746E">
        <w:rPr>
          <w:rFonts w:ascii="Times New Roman" w:hAnsi="Times New Roman" w:cs="Times New Roman"/>
          <w:snapToGrid w:val="0"/>
          <w:sz w:val="24"/>
          <w:szCs w:val="24"/>
          <w:lang/>
        </w:rPr>
        <w:t xml:space="preserve"> погасить задолженность</w:t>
      </w:r>
      <w:r w:rsidRPr="0056746E">
        <w:rPr>
          <w:rFonts w:ascii="Times New Roman" w:hAnsi="Times New Roman" w:cs="Times New Roman"/>
          <w:sz w:val="24"/>
          <w:szCs w:val="24"/>
          <w:lang/>
        </w:rPr>
        <w:t>;</w:t>
      </w:r>
    </w:p>
    <w:p w:rsidR="00D85063" w:rsidRPr="0056746E" w:rsidRDefault="00D85063" w:rsidP="003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8.16. </w:t>
      </w:r>
      <w:r w:rsidRPr="0056746E">
        <w:rPr>
          <w:rFonts w:ascii="Times New Roman" w:hAnsi="Times New Roman" w:cs="Times New Roman"/>
          <w:sz w:val="24"/>
          <w:szCs w:val="24"/>
          <w:lang/>
        </w:rPr>
        <w:t>участвовать совместных рейдах со службой судебных приставов;</w:t>
      </w:r>
    </w:p>
    <w:p w:rsidR="00D85063" w:rsidRPr="0056746E" w:rsidRDefault="00D85063" w:rsidP="003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6746E">
        <w:rPr>
          <w:rFonts w:ascii="Times New Roman" w:hAnsi="Times New Roman" w:cs="Times New Roman"/>
          <w:sz w:val="24"/>
          <w:szCs w:val="24"/>
          <w:lang/>
        </w:rPr>
        <w:t xml:space="preserve">8.17. </w:t>
      </w:r>
      <w:r w:rsidRPr="0056746E">
        <w:rPr>
          <w:rFonts w:ascii="Times New Roman" w:hAnsi="Times New Roman" w:cs="Times New Roman"/>
          <w:sz w:val="24"/>
          <w:szCs w:val="24"/>
          <w:lang/>
        </w:rPr>
        <w:t>проводить индивидуальную работу по взысканию задолженности с крупных должников;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8.18. осуществлять мониторинг состояния, динамики и причин образования задолженности по налогам и другим платежам в бюджетную систему РФ в отношении физических лиц;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8.19. проводить мероприятия совместно со средствами массовой информации;</w:t>
      </w:r>
    </w:p>
    <w:p w:rsidR="00D85063" w:rsidRPr="0056746E" w:rsidRDefault="00D85063" w:rsidP="00376A68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8.20. осуществлять взаимодействие  с ССП, проведение совместных рейдов;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8.21. готовить данные по задолженности физических лиц и предоставление информации на рассмотрение в комиссиях по заслушиванию налогоплательщиков, участвовать в работе данных комиссий;</w:t>
      </w:r>
    </w:p>
    <w:p w:rsidR="00D85063" w:rsidRPr="0056746E" w:rsidRDefault="00D85063" w:rsidP="00376A68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8.22. осуществлять мониторинг погашения задолженности в ходе ее взыскания;</w:t>
      </w:r>
    </w:p>
    <w:p w:rsidR="00D85063" w:rsidRPr="0056746E" w:rsidRDefault="00D85063" w:rsidP="00376A68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8.23. обеспечить взаимодействие с органами исполнительной власти и судами;</w:t>
      </w:r>
    </w:p>
    <w:p w:rsidR="00D85063" w:rsidRPr="0056746E" w:rsidRDefault="00D85063" w:rsidP="00376A68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8.24. проводить анализ состояния и результатов работы по взысканию задолженности по физическим лицам;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8.25. проводить мероприятия, направленные на урегулирование задолженности по физическим лицам;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8.26. еженедельно представлять информацию о задолженности в отношении имущественных налогов физических лиц, сведения о работе направленное на снижение задолженности по имущественным налогам физических лиц, информация о задолженности по налогу на доходы физических лиц; информация о результатах работы с физическими лицами, которые имеют задолженность по имущественным налогам свыше 50 тыс.рублей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8.27. обеспечить полноту и правильность заполнения информационных ресурсов;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8.28.обеспечить решения всех вопросов, связанных с эксплуатацией программного продукта «АИС налог-3» по вопросам сектора взыскания задолженности по имущественным налогам;</w:t>
      </w:r>
    </w:p>
    <w:p w:rsidR="00D85063" w:rsidRPr="0056746E" w:rsidRDefault="00D85063" w:rsidP="00376A68">
      <w:pPr>
        <w:tabs>
          <w:tab w:val="left" w:pos="648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8.29. обеспечить своевременный ввод всех реквизитов информационного ресурса в ПК «АИС налог-3»;</w:t>
      </w:r>
    </w:p>
    <w:p w:rsidR="00D85063" w:rsidRPr="0056746E" w:rsidRDefault="00D85063" w:rsidP="00376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8.30. выполнять обязанности технолога в рамках задач и функций отдела по направлению работы по урегулированию задолженности имущественным налогам;</w:t>
      </w:r>
    </w:p>
    <w:p w:rsidR="00D85063" w:rsidRPr="0056746E" w:rsidRDefault="00D85063" w:rsidP="00376A6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8.31. обеспечить повышение эффективности совместной со Службой судебных приставов работы по взысканию задолженности за счет имущества налогоплательщика - физического лица (ст. 48 НК РФ);</w:t>
      </w:r>
    </w:p>
    <w:p w:rsidR="00D85063" w:rsidRPr="0056746E" w:rsidRDefault="00D85063" w:rsidP="00B065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8.32.обеспечить снижение задолженности к объему поступлений по имущественным налогам ФЛ в бюджетную систему РФ;</w:t>
      </w:r>
    </w:p>
    <w:p w:rsidR="00D85063" w:rsidRPr="0056746E" w:rsidRDefault="00D85063" w:rsidP="00B065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8.33. анализировать корректность отчетности и информации в УФНС по РБ  и т. д.;</w:t>
      </w:r>
    </w:p>
    <w:p w:rsidR="00D85063" w:rsidRPr="0056746E" w:rsidRDefault="00D85063" w:rsidP="00B065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8.34. направлять судебные приказы по месту работы и на счета физического лица;</w:t>
      </w:r>
    </w:p>
    <w:p w:rsidR="00D85063" w:rsidRPr="0056746E" w:rsidRDefault="00D85063" w:rsidP="00B06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направлять судебные приказы по фактическому месту жительства;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eastAsia="Arial Unicode MS" w:hAnsi="Times New Roman" w:cs="Times New Roman"/>
          <w:sz w:val="24"/>
          <w:szCs w:val="24"/>
          <w:lang w:eastAsia="ru-RU"/>
        </w:rPr>
        <w:t>8.35.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8.36. 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D85063" w:rsidRPr="0056746E" w:rsidRDefault="00D85063" w:rsidP="00EA6F1D">
      <w:pPr>
        <w:pStyle w:val="BodyText"/>
        <w:ind w:firstLine="708"/>
      </w:pPr>
      <w:r w:rsidRPr="0056746E">
        <w:t>8.37. подготавливать документы  в суд при пропуске сроков взыскания в соответствии со ст.59НК РФ;</w:t>
      </w:r>
    </w:p>
    <w:p w:rsidR="00D85063" w:rsidRPr="0056746E" w:rsidRDefault="00D85063" w:rsidP="00EA6F1D">
      <w:pPr>
        <w:pStyle w:val="BodyText"/>
        <w:ind w:firstLine="708"/>
      </w:pPr>
      <w:r w:rsidRPr="0056746E">
        <w:t>8.38. формировать пакет документов для принятия решения о признании безнадежной к взысканию и списанию недоимки и задолженности по пеням;</w:t>
      </w:r>
    </w:p>
    <w:p w:rsidR="00D85063" w:rsidRPr="0056746E" w:rsidRDefault="00D85063" w:rsidP="00EA6F1D">
      <w:pPr>
        <w:pStyle w:val="BodyText"/>
        <w:ind w:firstLine="708"/>
      </w:pPr>
      <w:r w:rsidRPr="0056746E">
        <w:t>8.39. подготавливать и принимать  решения о признании безнадежной к взысканию  и списанию недоимки и задолженности  по пеням;</w:t>
      </w:r>
    </w:p>
    <w:p w:rsidR="00D85063" w:rsidRPr="0056746E" w:rsidRDefault="00D85063" w:rsidP="00EA6F1D">
      <w:pPr>
        <w:pStyle w:val="BodyText"/>
      </w:pPr>
      <w:r w:rsidRPr="0056746E">
        <w:tab/>
        <w:t>8.40. контролировать за исполнением решений о признании безнадежной к взысканию  и списании недоимки и задолженности по пеням;</w:t>
      </w:r>
    </w:p>
    <w:p w:rsidR="00D85063" w:rsidRPr="0056746E" w:rsidRDefault="00D85063" w:rsidP="00EA6F1D">
      <w:pPr>
        <w:pStyle w:val="BodyText"/>
        <w:ind w:firstLine="709"/>
      </w:pPr>
      <w:r w:rsidRPr="0056746E">
        <w:t>8.41.контролировать в базе данных за отражением принятых решений о признании безнадежной к взысканию  и списанию недоимки и задолженности  по пеням;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8.42. 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8.43.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8.44.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8.45.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8.46. по вопросам исполнения технологических процессов взаимодействовать с технологами по соответствующим направлениям;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8.47. соблюдать порядок работы пользователей с сайтами технической поддержки ФКУ «Налог-Сервис» ФНС России и АО «ГНИВЦ»;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8.48. подготавливать 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8.49. осуществлять внутренний контроль деятельности по технологическим процессам ФНС России;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8.50. участвовать в подготовке и рассмотрении  писем по курируемым вопросам;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8.51. 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8.52. оказывать практическую помощь структурным подразделениям Инспекции по вопросам, относящимся к компетенции отдела;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8.53.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8.54. уведомлять    представителя  нанимателя об обращениях в целях склонения к совершению  коррупционных правонарушений;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8.55. повышать уровень профессиональных знаний.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8.56. соблюдать установленные требования по информационной безопасности.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8.57. соблюдать Кодекса этики и служебного поведения государственных гражданских служащих Федеральной налоговой службы.</w:t>
      </w:r>
    </w:p>
    <w:p w:rsidR="00D85063" w:rsidRPr="0056746E" w:rsidRDefault="00D85063" w:rsidP="00376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6746E">
        <w:rPr>
          <w:rFonts w:ascii="Times New Roman" w:hAnsi="Times New Roman" w:cs="Times New Roman"/>
          <w:sz w:val="24"/>
          <w:szCs w:val="24"/>
          <w:lang w:eastAsia="ru-RU"/>
        </w:rPr>
        <w:tab/>
        <w:t>8.58. соблюдать основные принципы телефонного информирования и требований к внешнему виду должностных лиц;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8.59. 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 xml:space="preserve">8.60.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8.61. выполнять   обязанности временно  отсутствующего сотрудника отдела;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8.62. соблюдать требования охраны труда;</w:t>
      </w:r>
    </w:p>
    <w:p w:rsidR="00D85063" w:rsidRPr="0056746E" w:rsidRDefault="00D85063" w:rsidP="00376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46E">
        <w:rPr>
          <w:rFonts w:ascii="Times New Roman" w:hAnsi="Times New Roman" w:cs="Times New Roman"/>
          <w:sz w:val="24"/>
          <w:szCs w:val="24"/>
          <w:lang w:eastAsia="ru-RU"/>
        </w:rPr>
        <w:t>8.63. осуществлять в пределах компетенции отдела иные функции по поручению начальника Инспекции, курируемого заместителя начальника Инспекции, начальника отдела.</w:t>
      </w:r>
    </w:p>
    <w:bookmarkEnd w:id="19"/>
    <w:p w:rsidR="00D85063" w:rsidRPr="0056746E" w:rsidRDefault="00D85063" w:rsidP="00CA7F1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 специалист 3 разряда имеет право: 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взаимодействовать в пределах сферы своей деятельности и компетенции с отделами Инспекции;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вести переписку в соответствии с действующей инструкцией по делопроизводству;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вносить начальнику отдела предложения по совершенствованию работы отдела в пределах своей компетенции;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принимать участие в проводимых отделом  производственных совещаниях;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правовыми актами.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10. Старший  специалист 3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Башкортостан); законами и иными нормативными правовыми актами Российской Федерации, нормативными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27 по Республике Башкортостан.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11. Старший 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063" w:rsidRPr="0056746E" w:rsidRDefault="00D85063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4606FD">
      <w:pPr>
        <w:autoSpaceDE w:val="0"/>
        <w:autoSpaceDN w:val="0"/>
        <w:adjustRightInd w:val="0"/>
        <w:spacing w:before="108" w:after="108" w:line="240" w:lineRule="auto"/>
        <w:ind w:firstLine="7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0" w:name="sub_1400"/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Pr="0056746E">
        <w:rPr>
          <w:rFonts w:ascii="Times New Roman" w:hAnsi="Times New Roman" w:cs="Times New Roman"/>
          <w:b/>
          <w:bCs/>
          <w:sz w:val="24"/>
          <w:szCs w:val="24"/>
        </w:rPr>
        <w:t>старший  специалист 3 разряда</w:t>
      </w: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bookmarkEnd w:id="20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BE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2"/>
      <w:r w:rsidRPr="0056746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 специалист 3 разряда вправе самостоятельно принимать решения по вопросам: </w:t>
      </w:r>
      <w:bookmarkStart w:id="22" w:name="sub_1013"/>
      <w:bookmarkEnd w:id="21"/>
    </w:p>
    <w:p w:rsidR="00D85063" w:rsidRPr="0056746E" w:rsidRDefault="00D85063" w:rsidP="00BE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администрирования.</w:t>
      </w:r>
      <w:r w:rsidRPr="0056746E">
        <w:rPr>
          <w:sz w:val="24"/>
          <w:szCs w:val="24"/>
        </w:rPr>
        <w:t xml:space="preserve"> </w:t>
      </w:r>
    </w:p>
    <w:p w:rsidR="00D85063" w:rsidRPr="0056746E" w:rsidRDefault="00D85063" w:rsidP="00BE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 специалист 3 разряда обязан самостоятельно принимать решения по вопросам: </w:t>
      </w:r>
      <w:bookmarkStart w:id="23" w:name="sub_1500"/>
      <w:bookmarkEnd w:id="22"/>
    </w:p>
    <w:p w:rsidR="00D85063" w:rsidRPr="0056746E" w:rsidRDefault="00D85063" w:rsidP="00BE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Инспекции;</w:t>
      </w:r>
      <w:r w:rsidRPr="0056746E">
        <w:rPr>
          <w:sz w:val="24"/>
          <w:szCs w:val="24"/>
        </w:rPr>
        <w:t xml:space="preserve"> </w:t>
      </w:r>
    </w:p>
    <w:p w:rsidR="00D85063" w:rsidRPr="0056746E" w:rsidRDefault="00D85063" w:rsidP="00BE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D85063" w:rsidRPr="0056746E" w:rsidRDefault="00D85063" w:rsidP="00BE1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заявлений, предложений, жалоб граждан и юридических лиц; </w:t>
      </w:r>
    </w:p>
    <w:p w:rsidR="00D85063" w:rsidRPr="0056746E" w:rsidRDefault="00D85063" w:rsidP="00BE1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отделе.</w:t>
      </w:r>
    </w:p>
    <w:p w:rsidR="00D85063" w:rsidRPr="0056746E" w:rsidRDefault="00D85063" w:rsidP="00BE1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BE1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V. Перечень вопросов, по которым старший 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D85063" w:rsidRPr="0056746E" w:rsidRDefault="00D85063" w:rsidP="00D720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4"/>
      <w:r w:rsidRPr="0056746E">
        <w:rPr>
          <w:rFonts w:ascii="Times New Roman" w:hAnsi="Times New Roman" w:cs="Times New Roman"/>
          <w:sz w:val="24"/>
          <w:szCs w:val="24"/>
        </w:rPr>
        <w:t xml:space="preserve">14. Старший  специалист 3 разряда в соответствии со своей компетенцией вправе участвовать в подготовке (обсуждении) следующих проектов: </w:t>
      </w:r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иным вопросам.</w:t>
      </w:r>
      <w:bookmarkStart w:id="25" w:name="sub_1015"/>
      <w:bookmarkEnd w:id="24"/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15. Старший  специалист 3 разряда в соответствии со своей компетенцией обязан участвовать в подготовке (обсуждении) следующих проектов:</w:t>
      </w:r>
      <w:bookmarkEnd w:id="25"/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 положения об отделе, Положения об Инспекции;</w:t>
      </w:r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-графика отпусков гражданских служащих Отдела;</w:t>
      </w:r>
    </w:p>
    <w:p w:rsidR="00D85063" w:rsidRPr="0056746E" w:rsidRDefault="00D85063" w:rsidP="00460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-иных актов по поручению руководства Инспекции.</w:t>
      </w:r>
    </w:p>
    <w:p w:rsidR="00D85063" w:rsidRPr="0056746E" w:rsidRDefault="00D85063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6" w:name="sub_1600"/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5063" w:rsidRPr="0056746E" w:rsidRDefault="00D85063" w:rsidP="00460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16"/>
      <w:bookmarkEnd w:id="26"/>
    </w:p>
    <w:p w:rsidR="00D85063" w:rsidRPr="0056746E" w:rsidRDefault="00D85063" w:rsidP="00460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85063" w:rsidRPr="0056746E" w:rsidRDefault="00D85063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8" w:name="sub_1700"/>
      <w:bookmarkEnd w:id="27"/>
    </w:p>
    <w:p w:rsidR="00D85063" w:rsidRPr="0056746E" w:rsidRDefault="00D85063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28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17"/>
      <w:r w:rsidRPr="0056746E">
        <w:rPr>
          <w:rFonts w:ascii="Times New Roman" w:hAnsi="Times New Roman" w:cs="Times New Roman"/>
          <w:sz w:val="24"/>
          <w:szCs w:val="24"/>
        </w:rPr>
        <w:t xml:space="preserve">17. Взаимодействие старшего специалиста 3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6746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2" w:history="1">
        <w:r w:rsidRPr="0056746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3" w:history="1">
        <w:r w:rsidRPr="0056746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6746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85063" w:rsidRPr="0056746E" w:rsidRDefault="00D85063" w:rsidP="003C7C4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30" w:name="sub_1800"/>
      <w:bookmarkEnd w:id="29"/>
    </w:p>
    <w:p w:rsidR="00D85063" w:rsidRPr="0056746E" w:rsidRDefault="00D85063" w:rsidP="00445AD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0"/>
    </w:p>
    <w:p w:rsidR="00D85063" w:rsidRPr="0056746E" w:rsidRDefault="00D85063" w:rsidP="004606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18"/>
      <w:r w:rsidRPr="0056746E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старшего специалиста 3 разряда государственные услуги не оказываются.</w:t>
      </w:r>
      <w:bookmarkStart w:id="32" w:name="sub_1900"/>
      <w:bookmarkEnd w:id="31"/>
    </w:p>
    <w:p w:rsidR="00D85063" w:rsidRPr="0056746E" w:rsidRDefault="00D85063" w:rsidP="004606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19"/>
      <w:bookmarkEnd w:id="32"/>
      <w:r w:rsidRPr="0056746E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специалиста 3 разряда оценивается по следующим показателям:</w:t>
      </w:r>
    </w:p>
    <w:bookmarkEnd w:id="33"/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063" w:rsidRPr="0056746E" w:rsidRDefault="00D8506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063" w:rsidRPr="0056746E" w:rsidRDefault="00D85063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решений;</w:t>
      </w:r>
    </w:p>
    <w:p w:rsidR="00D85063" w:rsidRPr="0056746E" w:rsidRDefault="00D85063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соотношение объёма задолженности и объёма поступлений по имущественным налогам ФЛ в бюджетную систему Российской Федерации;</w:t>
      </w:r>
    </w:p>
    <w:p w:rsidR="00D85063" w:rsidRPr="0056746E" w:rsidRDefault="00D85063" w:rsidP="00445A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46E">
        <w:rPr>
          <w:rFonts w:ascii="Times New Roman" w:hAnsi="Times New Roman" w:cs="Times New Roman"/>
          <w:sz w:val="24"/>
          <w:szCs w:val="24"/>
        </w:rPr>
        <w:t>эффективность применения мер взыскания в отношении физических лиц.</w:t>
      </w:r>
    </w:p>
    <w:p w:rsidR="00D85063" w:rsidRDefault="00D85063" w:rsidP="0056746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85063" w:rsidRDefault="00D85063" w:rsidP="0056746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85063" w:rsidRDefault="00D85063" w:rsidP="0056746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D85063" w:rsidSect="0056746E">
      <w:headerReference w:type="default" r:id="rId14"/>
      <w:pgSz w:w="11900" w:h="16800"/>
      <w:pgMar w:top="993" w:right="800" w:bottom="426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063" w:rsidRDefault="00D85063" w:rsidP="00CF28DC">
      <w:pPr>
        <w:spacing w:after="0" w:line="240" w:lineRule="auto"/>
      </w:pPr>
      <w:r>
        <w:separator/>
      </w:r>
    </w:p>
  </w:endnote>
  <w:endnote w:type="continuationSeparator" w:id="0">
    <w:p w:rsidR="00D85063" w:rsidRDefault="00D8506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205020603050602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063" w:rsidRDefault="00D85063" w:rsidP="00CF28DC">
      <w:pPr>
        <w:spacing w:after="0" w:line="240" w:lineRule="auto"/>
      </w:pPr>
      <w:r>
        <w:separator/>
      </w:r>
    </w:p>
  </w:footnote>
  <w:footnote w:type="continuationSeparator" w:id="0">
    <w:p w:rsidR="00D85063" w:rsidRDefault="00D8506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3" w:rsidRDefault="00D85063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D85063" w:rsidRDefault="00D850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0A0C0A"/>
    <w:multiLevelType w:val="multilevel"/>
    <w:tmpl w:val="4E46241C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A1896"/>
    <w:multiLevelType w:val="multilevel"/>
    <w:tmpl w:val="E5546104"/>
    <w:lvl w:ilvl="0">
      <w:start w:val="8"/>
      <w:numFmt w:val="decimal"/>
      <w:lvlText w:val="%1"/>
      <w:lvlJc w:val="left"/>
      <w:pPr>
        <w:ind w:left="1226" w:hanging="375"/>
      </w:pPr>
    </w:lvl>
    <w:lvl w:ilvl="1">
      <w:start w:val="5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EBE"/>
    <w:rsid w:val="000014F2"/>
    <w:rsid w:val="00004202"/>
    <w:rsid w:val="00026F7C"/>
    <w:rsid w:val="0003225B"/>
    <w:rsid w:val="00037E9E"/>
    <w:rsid w:val="00051402"/>
    <w:rsid w:val="0005148A"/>
    <w:rsid w:val="000706DF"/>
    <w:rsid w:val="00080AB3"/>
    <w:rsid w:val="00083E7C"/>
    <w:rsid w:val="0008426E"/>
    <w:rsid w:val="00086B5C"/>
    <w:rsid w:val="00097970"/>
    <w:rsid w:val="000A3030"/>
    <w:rsid w:val="000B6CC0"/>
    <w:rsid w:val="000C2ABA"/>
    <w:rsid w:val="000C63D1"/>
    <w:rsid w:val="000D0068"/>
    <w:rsid w:val="000E1C89"/>
    <w:rsid w:val="000E5513"/>
    <w:rsid w:val="00103486"/>
    <w:rsid w:val="00112570"/>
    <w:rsid w:val="0011568C"/>
    <w:rsid w:val="00125332"/>
    <w:rsid w:val="00132DDF"/>
    <w:rsid w:val="00137476"/>
    <w:rsid w:val="0014250A"/>
    <w:rsid w:val="00153F16"/>
    <w:rsid w:val="00172A7B"/>
    <w:rsid w:val="00181CB7"/>
    <w:rsid w:val="001839DA"/>
    <w:rsid w:val="00196000"/>
    <w:rsid w:val="00196559"/>
    <w:rsid w:val="001A0A29"/>
    <w:rsid w:val="001A1445"/>
    <w:rsid w:val="001A5983"/>
    <w:rsid w:val="001A7185"/>
    <w:rsid w:val="001B0129"/>
    <w:rsid w:val="001B0D61"/>
    <w:rsid w:val="001B4661"/>
    <w:rsid w:val="001C2F47"/>
    <w:rsid w:val="001C619F"/>
    <w:rsid w:val="001C691E"/>
    <w:rsid w:val="001D0F79"/>
    <w:rsid w:val="001D2A13"/>
    <w:rsid w:val="001D69F5"/>
    <w:rsid w:val="001E038B"/>
    <w:rsid w:val="00211048"/>
    <w:rsid w:val="00213A1A"/>
    <w:rsid w:val="0021623F"/>
    <w:rsid w:val="002164B0"/>
    <w:rsid w:val="00223D4F"/>
    <w:rsid w:val="00230988"/>
    <w:rsid w:val="00232D9E"/>
    <w:rsid w:val="00234E84"/>
    <w:rsid w:val="00235378"/>
    <w:rsid w:val="0025301E"/>
    <w:rsid w:val="00257119"/>
    <w:rsid w:val="00263464"/>
    <w:rsid w:val="002647BB"/>
    <w:rsid w:val="002709D2"/>
    <w:rsid w:val="00277A53"/>
    <w:rsid w:val="00290FBD"/>
    <w:rsid w:val="00295DA6"/>
    <w:rsid w:val="002A5074"/>
    <w:rsid w:val="002A73D0"/>
    <w:rsid w:val="002C0B9B"/>
    <w:rsid w:val="002C15D8"/>
    <w:rsid w:val="002D2D9E"/>
    <w:rsid w:val="002F45AA"/>
    <w:rsid w:val="00313D87"/>
    <w:rsid w:val="0031732A"/>
    <w:rsid w:val="00322FB3"/>
    <w:rsid w:val="00334C6B"/>
    <w:rsid w:val="0035746B"/>
    <w:rsid w:val="00357B44"/>
    <w:rsid w:val="003660C5"/>
    <w:rsid w:val="00367547"/>
    <w:rsid w:val="00376A68"/>
    <w:rsid w:val="003863D8"/>
    <w:rsid w:val="003B5BF7"/>
    <w:rsid w:val="003C35DE"/>
    <w:rsid w:val="003C7C44"/>
    <w:rsid w:val="003F2E48"/>
    <w:rsid w:val="003F3651"/>
    <w:rsid w:val="00410019"/>
    <w:rsid w:val="0041572B"/>
    <w:rsid w:val="00424110"/>
    <w:rsid w:val="00427086"/>
    <w:rsid w:val="00432475"/>
    <w:rsid w:val="00432F4C"/>
    <w:rsid w:val="00440951"/>
    <w:rsid w:val="00445AD4"/>
    <w:rsid w:val="00450A3F"/>
    <w:rsid w:val="004522C6"/>
    <w:rsid w:val="0045308E"/>
    <w:rsid w:val="00457336"/>
    <w:rsid w:val="00457CAC"/>
    <w:rsid w:val="004606FD"/>
    <w:rsid w:val="004666F6"/>
    <w:rsid w:val="00471844"/>
    <w:rsid w:val="00485B38"/>
    <w:rsid w:val="004870E5"/>
    <w:rsid w:val="004953A4"/>
    <w:rsid w:val="004A4D36"/>
    <w:rsid w:val="004A509F"/>
    <w:rsid w:val="004A7C0E"/>
    <w:rsid w:val="004B3187"/>
    <w:rsid w:val="004E6255"/>
    <w:rsid w:val="004F7019"/>
    <w:rsid w:val="005073BB"/>
    <w:rsid w:val="0054124C"/>
    <w:rsid w:val="005524CE"/>
    <w:rsid w:val="00564C09"/>
    <w:rsid w:val="0056746E"/>
    <w:rsid w:val="00590B5A"/>
    <w:rsid w:val="005B0148"/>
    <w:rsid w:val="005B6612"/>
    <w:rsid w:val="005C114B"/>
    <w:rsid w:val="005D4BEB"/>
    <w:rsid w:val="005E6224"/>
    <w:rsid w:val="005F3C8E"/>
    <w:rsid w:val="005F5E3C"/>
    <w:rsid w:val="00625C8F"/>
    <w:rsid w:val="00632FBA"/>
    <w:rsid w:val="0064603E"/>
    <w:rsid w:val="00652C38"/>
    <w:rsid w:val="00653214"/>
    <w:rsid w:val="00654D55"/>
    <w:rsid w:val="006634F5"/>
    <w:rsid w:val="0066694D"/>
    <w:rsid w:val="00671ECC"/>
    <w:rsid w:val="00673701"/>
    <w:rsid w:val="00676C5B"/>
    <w:rsid w:val="006776FE"/>
    <w:rsid w:val="00682549"/>
    <w:rsid w:val="00687965"/>
    <w:rsid w:val="006925E9"/>
    <w:rsid w:val="006930C6"/>
    <w:rsid w:val="006A105B"/>
    <w:rsid w:val="006C3227"/>
    <w:rsid w:val="006C4EA4"/>
    <w:rsid w:val="006D1579"/>
    <w:rsid w:val="006D7E8F"/>
    <w:rsid w:val="006E4F53"/>
    <w:rsid w:val="006E7C18"/>
    <w:rsid w:val="00706660"/>
    <w:rsid w:val="007113B6"/>
    <w:rsid w:val="00711D6E"/>
    <w:rsid w:val="00712D70"/>
    <w:rsid w:val="00713B69"/>
    <w:rsid w:val="00717EED"/>
    <w:rsid w:val="00727E7A"/>
    <w:rsid w:val="00732EFB"/>
    <w:rsid w:val="0074348C"/>
    <w:rsid w:val="007921F7"/>
    <w:rsid w:val="00796016"/>
    <w:rsid w:val="007A2EE1"/>
    <w:rsid w:val="007A4CB0"/>
    <w:rsid w:val="007B7BC5"/>
    <w:rsid w:val="007C7A43"/>
    <w:rsid w:val="007D7498"/>
    <w:rsid w:val="007E011F"/>
    <w:rsid w:val="008017B4"/>
    <w:rsid w:val="00812078"/>
    <w:rsid w:val="008156CC"/>
    <w:rsid w:val="0082288C"/>
    <w:rsid w:val="00834177"/>
    <w:rsid w:val="0084018B"/>
    <w:rsid w:val="00847A6F"/>
    <w:rsid w:val="00847C65"/>
    <w:rsid w:val="008569A9"/>
    <w:rsid w:val="00857C53"/>
    <w:rsid w:val="00860674"/>
    <w:rsid w:val="00870649"/>
    <w:rsid w:val="00885A4A"/>
    <w:rsid w:val="00892F97"/>
    <w:rsid w:val="00896F69"/>
    <w:rsid w:val="008A012A"/>
    <w:rsid w:val="008C6DB2"/>
    <w:rsid w:val="008D06C0"/>
    <w:rsid w:val="008D10A3"/>
    <w:rsid w:val="008D277F"/>
    <w:rsid w:val="008D58D5"/>
    <w:rsid w:val="00901D07"/>
    <w:rsid w:val="00911298"/>
    <w:rsid w:val="009211A9"/>
    <w:rsid w:val="00927E18"/>
    <w:rsid w:val="00927F5A"/>
    <w:rsid w:val="00931412"/>
    <w:rsid w:val="0096440C"/>
    <w:rsid w:val="009748AA"/>
    <w:rsid w:val="00976713"/>
    <w:rsid w:val="00981359"/>
    <w:rsid w:val="0098186A"/>
    <w:rsid w:val="009910AE"/>
    <w:rsid w:val="00992A8D"/>
    <w:rsid w:val="009A15CE"/>
    <w:rsid w:val="009A24FC"/>
    <w:rsid w:val="009A3D79"/>
    <w:rsid w:val="009A7DCC"/>
    <w:rsid w:val="009B7EFF"/>
    <w:rsid w:val="009C0A58"/>
    <w:rsid w:val="009D0B40"/>
    <w:rsid w:val="009D3E15"/>
    <w:rsid w:val="009E231D"/>
    <w:rsid w:val="009F170C"/>
    <w:rsid w:val="00A018DC"/>
    <w:rsid w:val="00A053D0"/>
    <w:rsid w:val="00A13A79"/>
    <w:rsid w:val="00A21B00"/>
    <w:rsid w:val="00A26EDE"/>
    <w:rsid w:val="00A352C7"/>
    <w:rsid w:val="00A360FF"/>
    <w:rsid w:val="00A46214"/>
    <w:rsid w:val="00A47193"/>
    <w:rsid w:val="00A76151"/>
    <w:rsid w:val="00A82A6B"/>
    <w:rsid w:val="00A90EEE"/>
    <w:rsid w:val="00A9109B"/>
    <w:rsid w:val="00A92146"/>
    <w:rsid w:val="00AA6A6B"/>
    <w:rsid w:val="00AC7B39"/>
    <w:rsid w:val="00AE0995"/>
    <w:rsid w:val="00AF086E"/>
    <w:rsid w:val="00AF65C8"/>
    <w:rsid w:val="00B04209"/>
    <w:rsid w:val="00B05B04"/>
    <w:rsid w:val="00B05C25"/>
    <w:rsid w:val="00B06585"/>
    <w:rsid w:val="00B15A7E"/>
    <w:rsid w:val="00B2379B"/>
    <w:rsid w:val="00B2529E"/>
    <w:rsid w:val="00B27E4D"/>
    <w:rsid w:val="00B310E8"/>
    <w:rsid w:val="00B323FE"/>
    <w:rsid w:val="00B42EF9"/>
    <w:rsid w:val="00B46C0C"/>
    <w:rsid w:val="00B512B4"/>
    <w:rsid w:val="00B60754"/>
    <w:rsid w:val="00B70419"/>
    <w:rsid w:val="00B80820"/>
    <w:rsid w:val="00B83087"/>
    <w:rsid w:val="00B83902"/>
    <w:rsid w:val="00B940D2"/>
    <w:rsid w:val="00BA42AA"/>
    <w:rsid w:val="00BA6023"/>
    <w:rsid w:val="00BB2274"/>
    <w:rsid w:val="00BB2C48"/>
    <w:rsid w:val="00BB733A"/>
    <w:rsid w:val="00BC5EAB"/>
    <w:rsid w:val="00BE1BB5"/>
    <w:rsid w:val="00BE43B2"/>
    <w:rsid w:val="00BF275B"/>
    <w:rsid w:val="00BF617F"/>
    <w:rsid w:val="00C06557"/>
    <w:rsid w:val="00C070A7"/>
    <w:rsid w:val="00C12651"/>
    <w:rsid w:val="00C132FD"/>
    <w:rsid w:val="00C16211"/>
    <w:rsid w:val="00C20A14"/>
    <w:rsid w:val="00C22A28"/>
    <w:rsid w:val="00C325AE"/>
    <w:rsid w:val="00C75209"/>
    <w:rsid w:val="00C75593"/>
    <w:rsid w:val="00C76C81"/>
    <w:rsid w:val="00C80629"/>
    <w:rsid w:val="00C83239"/>
    <w:rsid w:val="00C863C8"/>
    <w:rsid w:val="00CA7F1A"/>
    <w:rsid w:val="00CB51E2"/>
    <w:rsid w:val="00CB64E0"/>
    <w:rsid w:val="00CD4CB2"/>
    <w:rsid w:val="00CE1420"/>
    <w:rsid w:val="00CF28DC"/>
    <w:rsid w:val="00D02F72"/>
    <w:rsid w:val="00D03480"/>
    <w:rsid w:val="00D14C1D"/>
    <w:rsid w:val="00D17A72"/>
    <w:rsid w:val="00D2759D"/>
    <w:rsid w:val="00D41CD8"/>
    <w:rsid w:val="00D42CB9"/>
    <w:rsid w:val="00D45C9A"/>
    <w:rsid w:val="00D54593"/>
    <w:rsid w:val="00D62491"/>
    <w:rsid w:val="00D7094C"/>
    <w:rsid w:val="00D71F34"/>
    <w:rsid w:val="00D72018"/>
    <w:rsid w:val="00D7311F"/>
    <w:rsid w:val="00D763DD"/>
    <w:rsid w:val="00D84ADE"/>
    <w:rsid w:val="00D85063"/>
    <w:rsid w:val="00D85C99"/>
    <w:rsid w:val="00D85EA6"/>
    <w:rsid w:val="00DA770B"/>
    <w:rsid w:val="00DB23B0"/>
    <w:rsid w:val="00DB3627"/>
    <w:rsid w:val="00DB5CA2"/>
    <w:rsid w:val="00DE2318"/>
    <w:rsid w:val="00DE2F44"/>
    <w:rsid w:val="00DE4EF6"/>
    <w:rsid w:val="00DF13AD"/>
    <w:rsid w:val="00E01E3D"/>
    <w:rsid w:val="00E140CF"/>
    <w:rsid w:val="00E2562D"/>
    <w:rsid w:val="00E37D1A"/>
    <w:rsid w:val="00E41C17"/>
    <w:rsid w:val="00E43D5A"/>
    <w:rsid w:val="00E46683"/>
    <w:rsid w:val="00E50CC4"/>
    <w:rsid w:val="00E570F6"/>
    <w:rsid w:val="00E5725D"/>
    <w:rsid w:val="00E67C9C"/>
    <w:rsid w:val="00E77739"/>
    <w:rsid w:val="00E94FA9"/>
    <w:rsid w:val="00EA6F1D"/>
    <w:rsid w:val="00EB2CE9"/>
    <w:rsid w:val="00EB30C6"/>
    <w:rsid w:val="00EE0450"/>
    <w:rsid w:val="00F10D7E"/>
    <w:rsid w:val="00F15D7F"/>
    <w:rsid w:val="00F30FB3"/>
    <w:rsid w:val="00F47D64"/>
    <w:rsid w:val="00F63044"/>
    <w:rsid w:val="00F713B8"/>
    <w:rsid w:val="00F71799"/>
    <w:rsid w:val="00F75E1A"/>
    <w:rsid w:val="00F83EBE"/>
    <w:rsid w:val="00F8761E"/>
    <w:rsid w:val="00F91329"/>
    <w:rsid w:val="00F965F1"/>
    <w:rsid w:val="00FA01BA"/>
    <w:rsid w:val="00FA592E"/>
    <w:rsid w:val="00FC076C"/>
    <w:rsid w:val="00FD3FDB"/>
    <w:rsid w:val="00FD4C28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746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746B"/>
    <w:rPr>
      <w:rFonts w:ascii="Cambria" w:hAnsi="Cambria" w:cs="Cambria"/>
      <w:b/>
      <w:bCs/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CF28DC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F28DC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Normal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cs="Times New Roman"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026F7C"/>
    <w:pPr>
      <w:ind w:left="720"/>
    </w:pPr>
  </w:style>
  <w:style w:type="character" w:customStyle="1" w:styleId="ListParagraphChar">
    <w:name w:val="List Paragraph Char"/>
    <w:link w:val="ListParagraph"/>
    <w:uiPriority w:val="99"/>
    <w:locked/>
    <w:rsid w:val="008A012A"/>
  </w:style>
  <w:style w:type="paragraph" w:styleId="Header">
    <w:name w:val="header"/>
    <w:basedOn w:val="Normal"/>
    <w:link w:val="HeaderChar"/>
    <w:uiPriority w:val="99"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953A4"/>
  </w:style>
  <w:style w:type="paragraph" w:styleId="Footer">
    <w:name w:val="footer"/>
    <w:basedOn w:val="Normal"/>
    <w:link w:val="FooterChar"/>
    <w:uiPriority w:val="99"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953A4"/>
  </w:style>
  <w:style w:type="paragraph" w:customStyle="1" w:styleId="1">
    <w:name w:val="Знак1"/>
    <w:basedOn w:val="Normal"/>
    <w:autoRedefine/>
    <w:uiPriority w:val="99"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2CB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4522C6"/>
    <w:pPr>
      <w:spacing w:after="200" w:line="276" w:lineRule="auto"/>
    </w:pPr>
    <w:rPr>
      <w:rFonts w:eastAsia="Times New Roman" w:cs="Calibri"/>
      <w:lang w:val="en-US"/>
    </w:rPr>
  </w:style>
  <w:style w:type="character" w:customStyle="1" w:styleId="NoSpacingChar">
    <w:name w:val="No Spacing Char"/>
    <w:link w:val="NoSpacing"/>
    <w:uiPriority w:val="99"/>
    <w:locked/>
    <w:rsid w:val="004522C6"/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31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112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298"/>
  </w:style>
  <w:style w:type="paragraph" w:styleId="BodyTextIndent2">
    <w:name w:val="Body Text Indent 2"/>
    <w:basedOn w:val="Normal"/>
    <w:link w:val="BodyTextIndent2Char"/>
    <w:uiPriority w:val="99"/>
    <w:rsid w:val="009112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11298"/>
  </w:style>
  <w:style w:type="paragraph" w:styleId="BodyText2">
    <w:name w:val="Body Text 2"/>
    <w:basedOn w:val="Normal"/>
    <w:link w:val="BodyText2Char"/>
    <w:uiPriority w:val="99"/>
    <w:semiHidden/>
    <w:rsid w:val="00F717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71799"/>
  </w:style>
  <w:style w:type="paragraph" w:customStyle="1" w:styleId="ConsPlusCell">
    <w:name w:val="ConsPlusCell"/>
    <w:uiPriority w:val="99"/>
    <w:rsid w:val="001D69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semiHidden/>
    <w:rsid w:val="004606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731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9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334</TotalTime>
  <Pages>8</Pages>
  <Words>3777</Words>
  <Characters>21530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0272-24-091</cp:lastModifiedBy>
  <cp:revision>160</cp:revision>
  <cp:lastPrinted>2019-10-09T11:59:00Z</cp:lastPrinted>
  <dcterms:created xsi:type="dcterms:W3CDTF">2018-01-15T12:10:00Z</dcterms:created>
  <dcterms:modified xsi:type="dcterms:W3CDTF">2019-10-16T04:55:00Z</dcterms:modified>
</cp:coreProperties>
</file>